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8D022" w14:textId="77777777" w:rsidR="00573BCF" w:rsidRDefault="00573BCF" w:rsidP="00D46972">
      <w:pPr>
        <w:rPr>
          <w:rFonts w:ascii="黑体" w:eastAsia="黑体" w:hAnsi="黑体" w:cs="黑体"/>
          <w:b/>
          <w:sz w:val="36"/>
          <w:szCs w:val="36"/>
        </w:rPr>
      </w:pPr>
    </w:p>
    <w:p w14:paraId="5C2589C2" w14:textId="176FE64E" w:rsidR="00573BCF" w:rsidRDefault="00000000">
      <w:pPr>
        <w:jc w:val="center"/>
        <w:rPr>
          <w:rFonts w:ascii="仿宋_GB2312" w:eastAsia="仿宋_GB2312" w:hAnsi="黑体"/>
          <w:b/>
          <w:sz w:val="44"/>
          <w:szCs w:val="44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</w:t>
      </w:r>
      <w:r w:rsidR="00A703D1">
        <w:rPr>
          <w:rFonts w:ascii="黑体" w:eastAsia="黑体" w:hAnsi="黑体" w:cs="黑体"/>
          <w:b/>
          <w:sz w:val="36"/>
          <w:szCs w:val="36"/>
        </w:rPr>
        <w:t>3</w:t>
      </w:r>
      <w:r>
        <w:rPr>
          <w:rFonts w:ascii="黑体" w:eastAsia="黑体" w:hAnsi="黑体" w:cs="黑体" w:hint="eastAsia"/>
          <w:b/>
          <w:sz w:val="36"/>
          <w:szCs w:val="36"/>
        </w:rPr>
        <w:t>年博士研究生国家奖学金审批表</w:t>
      </w:r>
    </w:p>
    <w:tbl>
      <w:tblPr>
        <w:tblpPr w:leftFromText="180" w:rightFromText="180" w:vertAnchor="page" w:horzAnchor="page" w:tblpX="1247" w:tblpY="2906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260"/>
        <w:gridCol w:w="855"/>
        <w:gridCol w:w="725"/>
        <w:gridCol w:w="801"/>
        <w:gridCol w:w="459"/>
        <w:gridCol w:w="1361"/>
        <w:gridCol w:w="244"/>
        <w:gridCol w:w="1440"/>
        <w:gridCol w:w="137"/>
        <w:gridCol w:w="1821"/>
      </w:tblGrid>
      <w:tr w:rsidR="00573BCF" w14:paraId="5CCB7E30" w14:textId="77777777">
        <w:trPr>
          <w:cantSplit/>
          <w:trHeight w:val="621"/>
        </w:trPr>
        <w:tc>
          <w:tcPr>
            <w:tcW w:w="828" w:type="dxa"/>
            <w:vMerge w:val="restart"/>
            <w:vAlign w:val="center"/>
          </w:tcPr>
          <w:p w14:paraId="2722B66A" w14:textId="77777777" w:rsidR="00573BCF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14:paraId="79BCB94D" w14:textId="77777777" w:rsidR="00573BCF" w:rsidRDefault="00000000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580" w:type="dxa"/>
            <w:gridSpan w:val="2"/>
            <w:vAlign w:val="center"/>
          </w:tcPr>
          <w:p w14:paraId="581DB309" w14:textId="0FDBECCD" w:rsidR="00573BCF" w:rsidRDefault="006A3E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岑丛楠</w:t>
            </w:r>
          </w:p>
        </w:tc>
        <w:tc>
          <w:tcPr>
            <w:tcW w:w="1260" w:type="dxa"/>
            <w:gridSpan w:val="2"/>
            <w:vAlign w:val="center"/>
          </w:tcPr>
          <w:p w14:paraId="066A480D" w14:textId="77777777" w:rsidR="00573B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605" w:type="dxa"/>
            <w:gridSpan w:val="2"/>
            <w:vAlign w:val="center"/>
          </w:tcPr>
          <w:p w14:paraId="365ABDCA" w14:textId="51B96A6B" w:rsidR="00573BCF" w:rsidRDefault="006A3E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440" w:type="dxa"/>
            <w:vAlign w:val="center"/>
          </w:tcPr>
          <w:p w14:paraId="522FC885" w14:textId="77777777" w:rsidR="00573B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958" w:type="dxa"/>
            <w:gridSpan w:val="2"/>
            <w:vAlign w:val="center"/>
          </w:tcPr>
          <w:p w14:paraId="0E2C83DD" w14:textId="488BB3C5" w:rsidR="00573BCF" w:rsidRDefault="006A3E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996.8</w:t>
            </w:r>
          </w:p>
        </w:tc>
      </w:tr>
      <w:tr w:rsidR="00573BCF" w14:paraId="00B9E83A" w14:textId="77777777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14:paraId="05B4ED87" w14:textId="77777777" w:rsidR="00573BCF" w:rsidRDefault="00573BC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90911B6" w14:textId="77777777" w:rsidR="00573B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580" w:type="dxa"/>
            <w:gridSpan w:val="2"/>
            <w:vAlign w:val="center"/>
          </w:tcPr>
          <w:p w14:paraId="3BF93967" w14:textId="5E13FA9B" w:rsidR="00573BCF" w:rsidRDefault="006A3E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团员</w:t>
            </w:r>
          </w:p>
        </w:tc>
        <w:tc>
          <w:tcPr>
            <w:tcW w:w="1260" w:type="dxa"/>
            <w:gridSpan w:val="2"/>
            <w:vAlign w:val="center"/>
          </w:tcPr>
          <w:p w14:paraId="631BE66E" w14:textId="77777777" w:rsidR="00573BCF" w:rsidRDefault="00000000">
            <w:pPr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14:paraId="4063E4C6" w14:textId="77777777" w:rsidR="00573BCF" w:rsidRDefault="00573BCF">
            <w:pPr>
              <w:rPr>
                <w:sz w:val="24"/>
              </w:rPr>
            </w:pPr>
          </w:p>
          <w:p w14:paraId="534C5F76" w14:textId="77777777" w:rsidR="00573BCF" w:rsidRDefault="00573BCF">
            <w:pPr>
              <w:rPr>
                <w:sz w:val="24"/>
              </w:rPr>
            </w:pPr>
          </w:p>
          <w:p w14:paraId="33F72269" w14:textId="77777777" w:rsidR="00573BCF" w:rsidRDefault="00573BCF">
            <w:pPr>
              <w:rPr>
                <w:sz w:val="24"/>
              </w:rPr>
            </w:pPr>
          </w:p>
          <w:p w14:paraId="2AEFE93E" w14:textId="77777777" w:rsidR="00573BCF" w:rsidRDefault="00573BCF">
            <w:pPr>
              <w:rPr>
                <w:sz w:val="24"/>
              </w:rPr>
            </w:pPr>
          </w:p>
        </w:tc>
        <w:tc>
          <w:tcPr>
            <w:tcW w:w="1605" w:type="dxa"/>
            <w:gridSpan w:val="2"/>
            <w:vAlign w:val="center"/>
          </w:tcPr>
          <w:p w14:paraId="50D3B3DB" w14:textId="6354BD92" w:rsidR="00573BCF" w:rsidRDefault="006A3E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  <w:tc>
          <w:tcPr>
            <w:tcW w:w="1440" w:type="dxa"/>
            <w:vAlign w:val="center"/>
          </w:tcPr>
          <w:p w14:paraId="64A7CB92" w14:textId="77777777" w:rsidR="00573B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1958" w:type="dxa"/>
            <w:gridSpan w:val="2"/>
            <w:vAlign w:val="center"/>
          </w:tcPr>
          <w:p w14:paraId="14399947" w14:textId="746A7A9C" w:rsidR="00573BCF" w:rsidRDefault="006A3E13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021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573BCF" w14:paraId="1A19E0A3" w14:textId="77777777">
        <w:trPr>
          <w:cantSplit/>
          <w:trHeight w:val="615"/>
        </w:trPr>
        <w:tc>
          <w:tcPr>
            <w:tcW w:w="828" w:type="dxa"/>
            <w:vMerge/>
            <w:vAlign w:val="center"/>
          </w:tcPr>
          <w:p w14:paraId="770EABB8" w14:textId="77777777" w:rsidR="00573BCF" w:rsidRDefault="00573BC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8DEA9F5" w14:textId="77777777" w:rsidR="00573B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1580" w:type="dxa"/>
            <w:gridSpan w:val="2"/>
            <w:vAlign w:val="center"/>
          </w:tcPr>
          <w:p w14:paraId="612AE19C" w14:textId="4CF93772" w:rsidR="00573BCF" w:rsidRDefault="006A3E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食品与生物工程学院</w:t>
            </w:r>
          </w:p>
        </w:tc>
        <w:tc>
          <w:tcPr>
            <w:tcW w:w="1260" w:type="dxa"/>
            <w:gridSpan w:val="2"/>
            <w:vAlign w:val="center"/>
          </w:tcPr>
          <w:p w14:paraId="451E140F" w14:textId="77777777" w:rsidR="00573B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605" w:type="dxa"/>
            <w:gridSpan w:val="2"/>
            <w:vAlign w:val="center"/>
          </w:tcPr>
          <w:p w14:paraId="2DF45CFD" w14:textId="04DD0689" w:rsidR="00573BCF" w:rsidRDefault="006A3E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食品科学</w:t>
            </w:r>
          </w:p>
        </w:tc>
        <w:tc>
          <w:tcPr>
            <w:tcW w:w="1440" w:type="dxa"/>
            <w:vAlign w:val="center"/>
          </w:tcPr>
          <w:p w14:paraId="12A03213" w14:textId="77777777" w:rsidR="00573B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1958" w:type="dxa"/>
            <w:gridSpan w:val="2"/>
            <w:vAlign w:val="center"/>
          </w:tcPr>
          <w:p w14:paraId="73A19D3B" w14:textId="573F5B40" w:rsidR="00573BCF" w:rsidRDefault="006A3E13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博士研究生</w:t>
            </w:r>
          </w:p>
        </w:tc>
      </w:tr>
      <w:tr w:rsidR="00573BCF" w14:paraId="5F61C5AC" w14:textId="77777777">
        <w:trPr>
          <w:cantSplit/>
          <w:trHeight w:val="582"/>
        </w:trPr>
        <w:tc>
          <w:tcPr>
            <w:tcW w:w="828" w:type="dxa"/>
            <w:vMerge/>
            <w:vAlign w:val="center"/>
          </w:tcPr>
          <w:p w14:paraId="6DCB9EF6" w14:textId="77777777" w:rsidR="00573BCF" w:rsidRDefault="00573BC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79E23BA" w14:textId="77777777" w:rsidR="00573B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580" w:type="dxa"/>
            <w:gridSpan w:val="2"/>
            <w:vAlign w:val="center"/>
          </w:tcPr>
          <w:p w14:paraId="48CD60D3" w14:textId="01CC7D80" w:rsidR="00573BCF" w:rsidRDefault="006A3E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王彦波</w:t>
            </w:r>
          </w:p>
        </w:tc>
        <w:tc>
          <w:tcPr>
            <w:tcW w:w="1260" w:type="dxa"/>
            <w:gridSpan w:val="2"/>
            <w:vAlign w:val="center"/>
          </w:tcPr>
          <w:p w14:paraId="0A0858B8" w14:textId="77777777" w:rsidR="00573B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605" w:type="dxa"/>
            <w:gridSpan w:val="2"/>
            <w:vAlign w:val="center"/>
          </w:tcPr>
          <w:p w14:paraId="7D404B0E" w14:textId="1893BEC9" w:rsidR="00573BCF" w:rsidRDefault="006A3E13">
            <w:pPr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2</w:t>
            </w:r>
            <w:r>
              <w:rPr>
                <w:sz w:val="24"/>
                <w:szCs w:val="21"/>
              </w:rPr>
              <w:t>1010080005</w:t>
            </w:r>
          </w:p>
        </w:tc>
        <w:tc>
          <w:tcPr>
            <w:tcW w:w="1440" w:type="dxa"/>
            <w:vAlign w:val="center"/>
          </w:tcPr>
          <w:p w14:paraId="268C4B7A" w14:textId="77777777" w:rsidR="00573B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手机号码</w:t>
            </w:r>
          </w:p>
        </w:tc>
        <w:tc>
          <w:tcPr>
            <w:tcW w:w="1958" w:type="dxa"/>
            <w:gridSpan w:val="2"/>
            <w:vAlign w:val="center"/>
          </w:tcPr>
          <w:p w14:paraId="6F3856AB" w14:textId="2203F523" w:rsidR="00573BCF" w:rsidRDefault="006A3E13">
            <w:pPr>
              <w:widowControl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8268647090</w:t>
            </w:r>
          </w:p>
        </w:tc>
      </w:tr>
      <w:tr w:rsidR="00573BCF" w14:paraId="4E752AB6" w14:textId="77777777">
        <w:trPr>
          <w:cantSplit/>
          <w:trHeight w:val="9841"/>
        </w:trPr>
        <w:tc>
          <w:tcPr>
            <w:tcW w:w="828" w:type="dxa"/>
            <w:textDirection w:val="tbLrV"/>
            <w:vAlign w:val="center"/>
          </w:tcPr>
          <w:p w14:paraId="44E93286" w14:textId="77777777" w:rsidR="00573BCF" w:rsidRDefault="00000000">
            <w:pPr>
              <w:spacing w:before="72"/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个人事迹与申请理由</w:t>
            </w:r>
          </w:p>
        </w:tc>
        <w:tc>
          <w:tcPr>
            <w:tcW w:w="9103" w:type="dxa"/>
            <w:gridSpan w:val="10"/>
            <w:vAlign w:val="center"/>
          </w:tcPr>
          <w:p w14:paraId="41440CC1" w14:textId="77777777" w:rsidR="00573BCF" w:rsidRDefault="00000000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个人事迹与申请理由（不少于</w:t>
            </w:r>
            <w:r>
              <w:rPr>
                <w:rFonts w:hint="eastAsia"/>
                <w:b/>
                <w:sz w:val="24"/>
              </w:rPr>
              <w:t>500</w:t>
            </w:r>
            <w:r>
              <w:rPr>
                <w:rFonts w:hint="eastAsia"/>
                <w:b/>
                <w:sz w:val="24"/>
              </w:rPr>
              <w:t>字）</w:t>
            </w:r>
          </w:p>
          <w:p w14:paraId="6AAA2C4A" w14:textId="57AAF599" w:rsidR="00573BCF" w:rsidRDefault="006A3E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尊敬的各位老师</w:t>
            </w:r>
            <w:r w:rsidR="00D46972">
              <w:rPr>
                <w:sz w:val="24"/>
              </w:rPr>
              <w:t xml:space="preserve"> </w:t>
            </w:r>
          </w:p>
          <w:p w14:paraId="267FA6F3" w14:textId="34F0F8D9" w:rsidR="00D46972" w:rsidRDefault="006A3E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 w:rsidR="00D46972" w:rsidRPr="00D46972">
              <w:rPr>
                <w:rFonts w:hint="eastAsia"/>
                <w:sz w:val="24"/>
              </w:rPr>
              <w:t>你们好！我是来自</w:t>
            </w:r>
            <w:r w:rsidR="00D46972">
              <w:rPr>
                <w:rFonts w:hint="eastAsia"/>
                <w:sz w:val="24"/>
              </w:rPr>
              <w:t>食品与生物工程学院食品科学</w:t>
            </w:r>
            <w:r w:rsidR="00D46972" w:rsidRPr="00D46972">
              <w:rPr>
                <w:rFonts w:hint="eastAsia"/>
                <w:sz w:val="24"/>
              </w:rPr>
              <w:t>（</w:t>
            </w:r>
            <w:r w:rsidR="00D46972">
              <w:rPr>
                <w:rFonts w:hint="eastAsia"/>
                <w:sz w:val="24"/>
              </w:rPr>
              <w:t>博</w:t>
            </w:r>
            <w:r w:rsidR="00D46972" w:rsidRPr="00D46972">
              <w:rPr>
                <w:rFonts w:hint="eastAsia"/>
                <w:sz w:val="24"/>
              </w:rPr>
              <w:t>）</w:t>
            </w:r>
            <w:r w:rsidR="00D46972">
              <w:rPr>
                <w:sz w:val="24"/>
              </w:rPr>
              <w:t>21</w:t>
            </w:r>
            <w:r w:rsidR="00D46972">
              <w:rPr>
                <w:rFonts w:hint="eastAsia"/>
                <w:sz w:val="24"/>
              </w:rPr>
              <w:t>级</w:t>
            </w:r>
            <w:r w:rsidR="00D46972" w:rsidRPr="00D46972">
              <w:rPr>
                <w:rFonts w:hint="eastAsia"/>
                <w:sz w:val="24"/>
              </w:rPr>
              <w:t>的学生</w:t>
            </w:r>
            <w:r w:rsidR="00D46972">
              <w:rPr>
                <w:rFonts w:hint="eastAsia"/>
                <w:sz w:val="24"/>
              </w:rPr>
              <w:t>岑丛楠</w:t>
            </w:r>
            <w:r w:rsidR="00D46972" w:rsidRPr="00D46972">
              <w:rPr>
                <w:rFonts w:hint="eastAsia"/>
                <w:sz w:val="24"/>
              </w:rPr>
              <w:t>，回首</w:t>
            </w:r>
            <w:r w:rsidR="00D46972">
              <w:rPr>
                <w:rFonts w:hint="eastAsia"/>
                <w:sz w:val="24"/>
              </w:rPr>
              <w:t>攻读博士学位的</w:t>
            </w:r>
            <w:r w:rsidR="00D46972" w:rsidRPr="00D46972">
              <w:rPr>
                <w:rFonts w:hint="eastAsia"/>
                <w:sz w:val="24"/>
              </w:rPr>
              <w:t>这一年，我已明显感觉到自己在各方面所取得的进步。秉承着“诚、毅、勤、朴”的校训，在严谨的学校氛围中，自己正在稳步前进，不断向着自己的理想接近！</w:t>
            </w:r>
          </w:p>
          <w:p w14:paraId="27C3E36D" w14:textId="047CCB6D" w:rsidR="006A3E13" w:rsidRDefault="00D46972" w:rsidP="00D46972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食品专业是一门需要创新精神的学科，因此</w:t>
            </w:r>
            <w:r w:rsidR="006A3E13" w:rsidRPr="006A3E13">
              <w:rPr>
                <w:rFonts w:hint="eastAsia"/>
                <w:sz w:val="24"/>
              </w:rPr>
              <w:t>本人在思想方面，遵纪守法，积极进取，阳光向上</w:t>
            </w:r>
            <w:r>
              <w:rPr>
                <w:rFonts w:hint="eastAsia"/>
                <w:sz w:val="24"/>
              </w:rPr>
              <w:t>，开拓创新</w:t>
            </w:r>
            <w:r w:rsidR="006A3E13" w:rsidRPr="006A3E13">
              <w:rPr>
                <w:rFonts w:hint="eastAsia"/>
                <w:sz w:val="24"/>
              </w:rPr>
              <w:t>；在学习方面，勤奋刻苦，积极配合老师的工作，认真按时完成作业，不旷课，不早退，成绩优异，学习成绩靠前；</w:t>
            </w:r>
            <w:r w:rsidRPr="00D46972">
              <w:rPr>
                <w:rFonts w:hint="eastAsia"/>
                <w:sz w:val="24"/>
              </w:rPr>
              <w:t>本人积极参与各类竞赛，使自己全面发展</w:t>
            </w:r>
            <w:r>
              <w:rPr>
                <w:rFonts w:hint="eastAsia"/>
                <w:sz w:val="24"/>
              </w:rPr>
              <w:t>，在两个校级比赛中均拿到了校级二等的成绩，</w:t>
            </w:r>
            <w:r w:rsidR="006A3E13" w:rsidRPr="006A3E13">
              <w:rPr>
                <w:rFonts w:hint="eastAsia"/>
                <w:sz w:val="24"/>
              </w:rPr>
              <w:t>在班级工作方面，努力配合班委工作，真心实意为同学们服务；</w:t>
            </w:r>
            <w:r>
              <w:rPr>
                <w:rFonts w:hint="eastAsia"/>
                <w:sz w:val="24"/>
              </w:rPr>
              <w:t>在科研方面，本人以第一作者身份已经发表了</w:t>
            </w:r>
            <w:r w:rsidR="00A703D1"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篇高水平</w:t>
            </w:r>
            <w:r>
              <w:rPr>
                <w:rFonts w:hint="eastAsia"/>
                <w:sz w:val="24"/>
              </w:rPr>
              <w:t>sci</w:t>
            </w:r>
            <w:r>
              <w:rPr>
                <w:rFonts w:hint="eastAsia"/>
                <w:sz w:val="24"/>
              </w:rPr>
              <w:t>论文，</w:t>
            </w:r>
            <w:r w:rsidRPr="00D46972">
              <w:rPr>
                <w:rFonts w:hint="eastAsia"/>
                <w:sz w:val="24"/>
              </w:rPr>
              <w:t>看着自己用汗水换来的成绩，我知道自己在不断进步，同时还要更加不懈的努力，以取得更大的进步。“路漫漫其修远兮，吾将上下而求索”。在未来的生活中，我将以百倍的信心和万分的努力去迎接更大的挑战，用辛勤的汗水和默默的耕耘谱写更美好的明天！</w:t>
            </w:r>
            <w:r w:rsidR="006A3E13" w:rsidRPr="006A3E13">
              <w:rPr>
                <w:rFonts w:hint="eastAsia"/>
                <w:sz w:val="24"/>
              </w:rPr>
              <w:t>因此，申请国家励志奖学金，望批准。</w:t>
            </w:r>
          </w:p>
          <w:p w14:paraId="1D720D78" w14:textId="6F3911D2" w:rsidR="00573BCF" w:rsidRDefault="00D46972" w:rsidP="00D46972">
            <w:pPr>
              <w:ind w:firstLineChars="200" w:firstLine="480"/>
              <w:rPr>
                <w:sz w:val="24"/>
              </w:rPr>
            </w:pPr>
            <w:r w:rsidRPr="00D46972">
              <w:rPr>
                <w:rFonts w:hint="eastAsia"/>
                <w:sz w:val="24"/>
              </w:rPr>
              <w:t>以上即为我个人的基本情况，敬请各位领导老师加以评判审核！</w:t>
            </w:r>
          </w:p>
          <w:p w14:paraId="3B7B6E5D" w14:textId="77777777" w:rsidR="00573BCF" w:rsidRDefault="00573BCF">
            <w:pPr>
              <w:rPr>
                <w:sz w:val="24"/>
              </w:rPr>
            </w:pPr>
          </w:p>
          <w:p w14:paraId="0945C15A" w14:textId="77777777" w:rsidR="00573BCF" w:rsidRDefault="00573BCF">
            <w:pPr>
              <w:rPr>
                <w:sz w:val="24"/>
              </w:rPr>
            </w:pPr>
          </w:p>
          <w:p w14:paraId="54174BD2" w14:textId="77777777" w:rsidR="00573BCF" w:rsidRDefault="00573BCF">
            <w:pPr>
              <w:rPr>
                <w:sz w:val="24"/>
              </w:rPr>
            </w:pPr>
          </w:p>
          <w:p w14:paraId="1CC4A4FD" w14:textId="77777777" w:rsidR="00573BCF" w:rsidRDefault="00573BCF">
            <w:pPr>
              <w:rPr>
                <w:sz w:val="24"/>
              </w:rPr>
            </w:pPr>
          </w:p>
          <w:p w14:paraId="3EFA2E64" w14:textId="77777777" w:rsidR="00573BCF" w:rsidRDefault="00573BCF">
            <w:pPr>
              <w:rPr>
                <w:sz w:val="24"/>
              </w:rPr>
            </w:pPr>
          </w:p>
          <w:p w14:paraId="1ED279D0" w14:textId="77777777" w:rsidR="00573BCF" w:rsidRDefault="00573BCF">
            <w:pPr>
              <w:rPr>
                <w:sz w:val="24"/>
              </w:rPr>
            </w:pPr>
          </w:p>
          <w:p w14:paraId="5133CEC3" w14:textId="77777777" w:rsidR="00573BCF" w:rsidRDefault="00573BCF">
            <w:pPr>
              <w:spacing w:afterLines="150" w:after="468"/>
              <w:rPr>
                <w:sz w:val="24"/>
              </w:rPr>
            </w:pPr>
          </w:p>
          <w:p w14:paraId="4B8FED66" w14:textId="77777777" w:rsidR="00573BCF" w:rsidRDefault="00573BCF">
            <w:pPr>
              <w:spacing w:afterLines="150" w:after="468"/>
              <w:rPr>
                <w:sz w:val="24"/>
              </w:rPr>
            </w:pPr>
          </w:p>
          <w:p w14:paraId="6B9344BC" w14:textId="77777777" w:rsidR="00573BCF" w:rsidRDefault="00000000">
            <w:pPr>
              <w:spacing w:afterLines="150" w:after="468"/>
              <w:ind w:firstLineChars="2400" w:firstLine="576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  <w:p w14:paraId="25E49D59" w14:textId="706BBB26" w:rsidR="00573BCF" w:rsidRDefault="00000000" w:rsidP="00D46972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</w:t>
            </w:r>
          </w:p>
        </w:tc>
      </w:tr>
      <w:tr w:rsidR="00573BCF" w14:paraId="35466F18" w14:textId="77777777">
        <w:trPr>
          <w:cantSplit/>
          <w:trHeight w:val="456"/>
        </w:trPr>
        <w:tc>
          <w:tcPr>
            <w:tcW w:w="828" w:type="dxa"/>
            <w:vMerge w:val="restart"/>
            <w:vAlign w:val="center"/>
          </w:tcPr>
          <w:p w14:paraId="7FF4579D" w14:textId="77777777" w:rsidR="00573B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已</w:t>
            </w:r>
          </w:p>
          <w:p w14:paraId="5BD21785" w14:textId="77777777" w:rsidR="00573B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发</w:t>
            </w:r>
          </w:p>
          <w:p w14:paraId="25DD4254" w14:textId="77777777" w:rsidR="00573B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表</w:t>
            </w:r>
          </w:p>
          <w:p w14:paraId="34465168" w14:textId="77777777" w:rsidR="00573B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论</w:t>
            </w:r>
          </w:p>
          <w:p w14:paraId="08ADC1CD" w14:textId="77777777" w:rsidR="00573B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文</w:t>
            </w:r>
          </w:p>
          <w:p w14:paraId="0CF07FBC" w14:textId="77777777" w:rsidR="00573B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016113DC" w14:textId="77777777" w:rsidR="00573B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2115" w:type="dxa"/>
            <w:gridSpan w:val="2"/>
            <w:vAlign w:val="center"/>
          </w:tcPr>
          <w:p w14:paraId="04439A1F" w14:textId="77777777" w:rsidR="00573B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1526" w:type="dxa"/>
            <w:gridSpan w:val="2"/>
            <w:vAlign w:val="center"/>
          </w:tcPr>
          <w:p w14:paraId="307C3769" w14:textId="77777777" w:rsidR="00573B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刊物名称</w:t>
            </w:r>
          </w:p>
        </w:tc>
        <w:tc>
          <w:tcPr>
            <w:tcW w:w="1820" w:type="dxa"/>
            <w:gridSpan w:val="2"/>
            <w:vAlign w:val="center"/>
          </w:tcPr>
          <w:p w14:paraId="28667332" w14:textId="77777777" w:rsidR="00573B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发表时间</w:t>
            </w:r>
          </w:p>
        </w:tc>
        <w:tc>
          <w:tcPr>
            <w:tcW w:w="1821" w:type="dxa"/>
            <w:gridSpan w:val="3"/>
            <w:vAlign w:val="center"/>
          </w:tcPr>
          <w:p w14:paraId="7D5E1A9E" w14:textId="77777777" w:rsidR="00573B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刊物级别</w:t>
            </w:r>
          </w:p>
        </w:tc>
        <w:tc>
          <w:tcPr>
            <w:tcW w:w="1821" w:type="dxa"/>
            <w:vAlign w:val="center"/>
          </w:tcPr>
          <w:p w14:paraId="1E30129A" w14:textId="77777777" w:rsidR="00573B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</w:tr>
      <w:tr w:rsidR="00573BCF" w14:paraId="2DCC61FE" w14:textId="77777777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6A20BAB1" w14:textId="77777777" w:rsidR="00573BCF" w:rsidRDefault="00573BC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9103" w:type="dxa"/>
            <w:gridSpan w:val="10"/>
            <w:vAlign w:val="center"/>
          </w:tcPr>
          <w:p w14:paraId="16394302" w14:textId="72342084" w:rsidR="00573BCF" w:rsidRDefault="00573BCF">
            <w:pPr>
              <w:rPr>
                <w:b/>
                <w:bCs/>
                <w:iCs/>
                <w:color w:val="FF0000"/>
                <w:sz w:val="24"/>
              </w:rPr>
            </w:pPr>
          </w:p>
        </w:tc>
      </w:tr>
      <w:tr w:rsidR="00573BCF" w14:paraId="516DA599" w14:textId="77777777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14D824F1" w14:textId="77777777" w:rsidR="00573BCF" w:rsidRDefault="00573BC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31E38DF3" w14:textId="77777777" w:rsidR="006A3E13" w:rsidRPr="00D46972" w:rsidRDefault="006A3E13" w:rsidP="006A3E13">
            <w:pPr>
              <w:rPr>
                <w:szCs w:val="21"/>
              </w:rPr>
            </w:pPr>
            <w:r w:rsidRPr="00D46972">
              <w:rPr>
                <w:szCs w:val="21"/>
              </w:rPr>
              <w:t>Exploring the interaction mechanism of dietary protein ovalbumin and folic acid: A</w:t>
            </w:r>
          </w:p>
          <w:p w14:paraId="430DF8F5" w14:textId="01C97F4B" w:rsidR="00573BCF" w:rsidRPr="00D46972" w:rsidRDefault="006A3E13" w:rsidP="006A3E13">
            <w:pPr>
              <w:rPr>
                <w:szCs w:val="21"/>
              </w:rPr>
            </w:pPr>
            <w:r w:rsidRPr="00D46972">
              <w:rPr>
                <w:szCs w:val="21"/>
              </w:rPr>
              <w:t>combination research of molecular simulation technology and multispectroscopy</w:t>
            </w:r>
          </w:p>
        </w:tc>
        <w:tc>
          <w:tcPr>
            <w:tcW w:w="1526" w:type="dxa"/>
            <w:gridSpan w:val="2"/>
            <w:vAlign w:val="center"/>
          </w:tcPr>
          <w:p w14:paraId="0A14ACD1" w14:textId="0FC9B3CF" w:rsidR="00573BCF" w:rsidRPr="00D46972" w:rsidRDefault="006A3E13">
            <w:pPr>
              <w:rPr>
                <w:szCs w:val="21"/>
              </w:rPr>
            </w:pPr>
            <w:r w:rsidRPr="00D46972">
              <w:rPr>
                <w:szCs w:val="21"/>
              </w:rPr>
              <w:t>F</w:t>
            </w:r>
            <w:r w:rsidRPr="00D46972">
              <w:rPr>
                <w:rFonts w:hint="eastAsia"/>
                <w:szCs w:val="21"/>
              </w:rPr>
              <w:t>ood</w:t>
            </w:r>
            <w:r w:rsidRPr="00D46972">
              <w:rPr>
                <w:szCs w:val="21"/>
              </w:rPr>
              <w:t xml:space="preserve"> </w:t>
            </w:r>
            <w:r w:rsidRPr="00D46972">
              <w:rPr>
                <w:rFonts w:hint="eastAsia"/>
                <w:szCs w:val="21"/>
              </w:rPr>
              <w:t>chemistry</w:t>
            </w:r>
          </w:p>
        </w:tc>
        <w:tc>
          <w:tcPr>
            <w:tcW w:w="1820" w:type="dxa"/>
            <w:gridSpan w:val="2"/>
            <w:vAlign w:val="center"/>
          </w:tcPr>
          <w:p w14:paraId="56369149" w14:textId="1766853E" w:rsidR="00573BCF" w:rsidRDefault="006A3E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022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821" w:type="dxa"/>
            <w:gridSpan w:val="3"/>
            <w:vAlign w:val="center"/>
          </w:tcPr>
          <w:p w14:paraId="067082AD" w14:textId="27B4D4F5" w:rsidR="00573BCF" w:rsidRDefault="006A3E13">
            <w:pPr>
              <w:rPr>
                <w:sz w:val="24"/>
              </w:rPr>
            </w:pPr>
            <w:r>
              <w:rPr>
                <w:sz w:val="24"/>
              </w:rPr>
              <w:t>S</w:t>
            </w:r>
            <w:r>
              <w:rPr>
                <w:rFonts w:hint="eastAsia"/>
                <w:sz w:val="24"/>
              </w:rPr>
              <w:t>ci</w:t>
            </w:r>
            <w:r w:rsidR="00A703D1"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>区</w:t>
            </w:r>
          </w:p>
        </w:tc>
        <w:tc>
          <w:tcPr>
            <w:tcW w:w="1821" w:type="dxa"/>
            <w:vAlign w:val="center"/>
          </w:tcPr>
          <w:p w14:paraId="2551E291" w14:textId="0FF94CC5" w:rsidR="00573BCF" w:rsidRDefault="006A3E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573BCF" w14:paraId="6FC2871F" w14:textId="77777777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7676BF03" w14:textId="77777777" w:rsidR="00573BCF" w:rsidRDefault="00573BC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17BB368E" w14:textId="25975997" w:rsidR="006A3E13" w:rsidRPr="00F85DC8" w:rsidRDefault="006A3E13" w:rsidP="006A3E13">
            <w:pPr>
              <w:rPr>
                <w:szCs w:val="21"/>
              </w:rPr>
            </w:pPr>
            <w:r w:rsidRPr="00F85DC8">
              <w:rPr>
                <w:szCs w:val="21"/>
              </w:rPr>
              <w:t>Screening inhibitor to prevent the psychrotrophic growth of Pseudomonas fluorescens by</w:t>
            </w:r>
          </w:p>
          <w:p w14:paraId="448ACD87" w14:textId="0428916C" w:rsidR="00573BCF" w:rsidRPr="00F85DC8" w:rsidRDefault="006A3E13" w:rsidP="006A3E13">
            <w:pPr>
              <w:rPr>
                <w:szCs w:val="21"/>
              </w:rPr>
            </w:pPr>
            <w:r w:rsidRPr="00F85DC8">
              <w:rPr>
                <w:szCs w:val="21"/>
              </w:rPr>
              <w:t>using molecular simulation</w:t>
            </w:r>
          </w:p>
        </w:tc>
        <w:tc>
          <w:tcPr>
            <w:tcW w:w="1526" w:type="dxa"/>
            <w:gridSpan w:val="2"/>
            <w:vAlign w:val="center"/>
          </w:tcPr>
          <w:p w14:paraId="1BFB7C34" w14:textId="72D30F72" w:rsidR="00573BCF" w:rsidRPr="00F85DC8" w:rsidRDefault="006A3E13">
            <w:pPr>
              <w:rPr>
                <w:szCs w:val="21"/>
              </w:rPr>
            </w:pPr>
            <w:r w:rsidRPr="00F85DC8">
              <w:rPr>
                <w:szCs w:val="21"/>
              </w:rPr>
              <w:t>F</w:t>
            </w:r>
            <w:r w:rsidRPr="00F85DC8">
              <w:rPr>
                <w:rFonts w:hint="eastAsia"/>
                <w:szCs w:val="21"/>
              </w:rPr>
              <w:t>ood</w:t>
            </w:r>
            <w:r w:rsidRPr="00F85DC8">
              <w:rPr>
                <w:szCs w:val="21"/>
              </w:rPr>
              <w:t xml:space="preserve"> </w:t>
            </w:r>
            <w:r w:rsidRPr="00F85DC8">
              <w:rPr>
                <w:rFonts w:hint="eastAsia"/>
                <w:szCs w:val="21"/>
              </w:rPr>
              <w:t>control</w:t>
            </w:r>
          </w:p>
        </w:tc>
        <w:tc>
          <w:tcPr>
            <w:tcW w:w="1820" w:type="dxa"/>
            <w:gridSpan w:val="2"/>
            <w:vAlign w:val="center"/>
          </w:tcPr>
          <w:p w14:paraId="19D8874C" w14:textId="5D4FBE2F" w:rsidR="00573BCF" w:rsidRDefault="006A3E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021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>12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821" w:type="dxa"/>
            <w:gridSpan w:val="3"/>
            <w:vAlign w:val="center"/>
          </w:tcPr>
          <w:p w14:paraId="22CB2F20" w14:textId="374A0B6B" w:rsidR="00573BCF" w:rsidRDefault="006A3E13">
            <w:pPr>
              <w:rPr>
                <w:sz w:val="24"/>
              </w:rPr>
            </w:pPr>
            <w:r>
              <w:rPr>
                <w:sz w:val="24"/>
              </w:rPr>
              <w:t>S</w:t>
            </w:r>
            <w:r>
              <w:rPr>
                <w:rFonts w:hint="eastAsia"/>
                <w:sz w:val="24"/>
              </w:rPr>
              <w:t>ci</w:t>
            </w:r>
            <w:r w:rsidR="00A703D1"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>区</w:t>
            </w:r>
          </w:p>
        </w:tc>
        <w:tc>
          <w:tcPr>
            <w:tcW w:w="1821" w:type="dxa"/>
            <w:vAlign w:val="center"/>
          </w:tcPr>
          <w:p w14:paraId="67DBA129" w14:textId="6A02ECA4" w:rsidR="00573BCF" w:rsidRDefault="006A3E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573BCF" w14:paraId="252E89F5" w14:textId="77777777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14C69950" w14:textId="77777777" w:rsidR="00573BCF" w:rsidRDefault="00573BC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21F45F04" w14:textId="4827CA9C" w:rsidR="00573BCF" w:rsidRDefault="00A703D1">
            <w:pPr>
              <w:rPr>
                <w:sz w:val="24"/>
              </w:rPr>
            </w:pPr>
            <w:r w:rsidRPr="00A703D1">
              <w:rPr>
                <w:szCs w:val="21"/>
              </w:rPr>
              <w:t>Design and characterization of an antibacterial film composited by hydroxyethyl cellulose (HEC), carboxymethyl chitosan (CMCS), and nano ZnO for food packaging</w:t>
            </w:r>
          </w:p>
        </w:tc>
        <w:tc>
          <w:tcPr>
            <w:tcW w:w="1526" w:type="dxa"/>
            <w:gridSpan w:val="2"/>
            <w:vAlign w:val="center"/>
          </w:tcPr>
          <w:p w14:paraId="36EDE4D6" w14:textId="5F88D4B0" w:rsidR="00573BCF" w:rsidRDefault="00A703D1">
            <w:pPr>
              <w:rPr>
                <w:sz w:val="24"/>
              </w:rPr>
            </w:pPr>
            <w:r w:rsidRPr="00A703D1">
              <w:rPr>
                <w:sz w:val="24"/>
              </w:rPr>
              <w:t>International Journal of Biological Macromolecules</w:t>
            </w:r>
          </w:p>
        </w:tc>
        <w:tc>
          <w:tcPr>
            <w:tcW w:w="1820" w:type="dxa"/>
            <w:gridSpan w:val="2"/>
            <w:vAlign w:val="center"/>
          </w:tcPr>
          <w:p w14:paraId="5F70AB0D" w14:textId="7EBB4ADF" w:rsidR="00573BCF" w:rsidRDefault="00A703D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023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821" w:type="dxa"/>
            <w:gridSpan w:val="3"/>
            <w:vAlign w:val="center"/>
          </w:tcPr>
          <w:p w14:paraId="005EEC3E" w14:textId="30D8CAB2" w:rsidR="00573BCF" w:rsidRDefault="00A703D1">
            <w:pPr>
              <w:rPr>
                <w:sz w:val="24"/>
              </w:rPr>
            </w:pPr>
            <w:r>
              <w:rPr>
                <w:sz w:val="24"/>
              </w:rPr>
              <w:t>S</w:t>
            </w:r>
            <w:r>
              <w:rPr>
                <w:rFonts w:hint="eastAsia"/>
                <w:sz w:val="24"/>
              </w:rPr>
              <w:t>ci</w:t>
            </w:r>
            <w:r>
              <w:rPr>
                <w:rFonts w:hint="eastAsia"/>
                <w:sz w:val="24"/>
              </w:rPr>
              <w:t>一区</w:t>
            </w:r>
          </w:p>
        </w:tc>
        <w:tc>
          <w:tcPr>
            <w:tcW w:w="1821" w:type="dxa"/>
            <w:vAlign w:val="center"/>
          </w:tcPr>
          <w:p w14:paraId="5499A3D2" w14:textId="5F5A9178" w:rsidR="00573BCF" w:rsidRDefault="00A703D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573BCF" w14:paraId="5A99AD25" w14:textId="77777777">
        <w:trPr>
          <w:cantSplit/>
          <w:trHeight w:val="520"/>
        </w:trPr>
        <w:tc>
          <w:tcPr>
            <w:tcW w:w="828" w:type="dxa"/>
            <w:vMerge w:val="restart"/>
            <w:vAlign w:val="center"/>
          </w:tcPr>
          <w:p w14:paraId="056F35A1" w14:textId="77777777" w:rsidR="00573B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</w:t>
            </w:r>
          </w:p>
          <w:p w14:paraId="166908C1" w14:textId="77777777" w:rsidR="00573B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与</w:t>
            </w:r>
          </w:p>
          <w:p w14:paraId="56818E7B" w14:textId="77777777" w:rsidR="00573B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</w:t>
            </w:r>
          </w:p>
          <w:p w14:paraId="4343F1A1" w14:textId="77777777" w:rsidR="00573B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题</w:t>
            </w:r>
          </w:p>
          <w:p w14:paraId="20998B60" w14:textId="77777777" w:rsidR="00573B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3D84AC34" w14:textId="77777777" w:rsidR="00573B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2115" w:type="dxa"/>
            <w:gridSpan w:val="2"/>
            <w:vAlign w:val="center"/>
          </w:tcPr>
          <w:p w14:paraId="25CF27ED" w14:textId="77777777" w:rsidR="00573B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1526" w:type="dxa"/>
            <w:gridSpan w:val="2"/>
            <w:vAlign w:val="center"/>
          </w:tcPr>
          <w:p w14:paraId="173B6B31" w14:textId="77777777" w:rsidR="00573B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课题来源</w:t>
            </w:r>
          </w:p>
        </w:tc>
        <w:tc>
          <w:tcPr>
            <w:tcW w:w="1820" w:type="dxa"/>
            <w:gridSpan w:val="2"/>
            <w:vAlign w:val="center"/>
          </w:tcPr>
          <w:p w14:paraId="5D8C0433" w14:textId="77777777" w:rsidR="00573B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课题编号</w:t>
            </w:r>
          </w:p>
        </w:tc>
        <w:tc>
          <w:tcPr>
            <w:tcW w:w="1821" w:type="dxa"/>
            <w:gridSpan w:val="3"/>
            <w:vAlign w:val="center"/>
          </w:tcPr>
          <w:p w14:paraId="5F8A0AB7" w14:textId="77777777" w:rsidR="00573B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  <w:tc>
          <w:tcPr>
            <w:tcW w:w="1821" w:type="dxa"/>
            <w:vAlign w:val="center"/>
          </w:tcPr>
          <w:p w14:paraId="4DCA07CA" w14:textId="77777777" w:rsidR="00573B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是否结题</w:t>
            </w:r>
          </w:p>
        </w:tc>
      </w:tr>
      <w:tr w:rsidR="00573BCF" w14:paraId="21C54EA0" w14:textId="77777777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54943956" w14:textId="77777777" w:rsidR="00573BCF" w:rsidRDefault="00573BCF">
            <w:pPr>
              <w:ind w:left="211" w:rightChars="-51" w:right="-107" w:hangingChars="100" w:hanging="211"/>
              <w:jc w:val="center"/>
              <w:rPr>
                <w:b/>
                <w:bCs/>
              </w:rPr>
            </w:pPr>
          </w:p>
        </w:tc>
        <w:tc>
          <w:tcPr>
            <w:tcW w:w="9103" w:type="dxa"/>
            <w:gridSpan w:val="10"/>
            <w:vAlign w:val="center"/>
          </w:tcPr>
          <w:p w14:paraId="55686A5D" w14:textId="717D6261" w:rsidR="00573BCF" w:rsidRDefault="00573BCF">
            <w:pPr>
              <w:jc w:val="left"/>
              <w:rPr>
                <w:sz w:val="24"/>
              </w:rPr>
            </w:pPr>
          </w:p>
        </w:tc>
      </w:tr>
      <w:tr w:rsidR="00573BCF" w14:paraId="72F84EC3" w14:textId="77777777">
        <w:trPr>
          <w:cantSplit/>
          <w:trHeight w:val="470"/>
        </w:trPr>
        <w:tc>
          <w:tcPr>
            <w:tcW w:w="828" w:type="dxa"/>
            <w:vMerge w:val="restart"/>
            <w:vAlign w:val="center"/>
          </w:tcPr>
          <w:p w14:paraId="4993CA76" w14:textId="77777777" w:rsidR="00573B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</w:t>
            </w:r>
          </w:p>
          <w:p w14:paraId="45CADD5E" w14:textId="77777777" w:rsidR="00573B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</w:t>
            </w:r>
          </w:p>
          <w:p w14:paraId="129B4A73" w14:textId="77777777" w:rsidR="00573B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获</w:t>
            </w:r>
          </w:p>
          <w:p w14:paraId="6A83D572" w14:textId="77777777" w:rsidR="00573B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奖</w:t>
            </w:r>
          </w:p>
          <w:p w14:paraId="5EA0750B" w14:textId="77777777" w:rsidR="00573B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4CB6FFC9" w14:textId="77777777" w:rsidR="00573B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2115" w:type="dxa"/>
            <w:gridSpan w:val="2"/>
            <w:vAlign w:val="center"/>
          </w:tcPr>
          <w:p w14:paraId="237FA53A" w14:textId="77777777" w:rsidR="00573B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获奖时间</w:t>
            </w:r>
          </w:p>
        </w:tc>
        <w:tc>
          <w:tcPr>
            <w:tcW w:w="1526" w:type="dxa"/>
            <w:gridSpan w:val="2"/>
            <w:vAlign w:val="center"/>
          </w:tcPr>
          <w:p w14:paraId="72F2686D" w14:textId="77777777" w:rsidR="00573B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获奖项目</w:t>
            </w:r>
          </w:p>
        </w:tc>
        <w:tc>
          <w:tcPr>
            <w:tcW w:w="1820" w:type="dxa"/>
            <w:gridSpan w:val="2"/>
            <w:vAlign w:val="center"/>
          </w:tcPr>
          <w:p w14:paraId="589D0CF1" w14:textId="77777777" w:rsidR="00573B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  <w:tc>
          <w:tcPr>
            <w:tcW w:w="1821" w:type="dxa"/>
            <w:gridSpan w:val="3"/>
            <w:vAlign w:val="center"/>
          </w:tcPr>
          <w:p w14:paraId="1C065065" w14:textId="77777777" w:rsidR="00573B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获奖等级</w:t>
            </w:r>
          </w:p>
        </w:tc>
        <w:tc>
          <w:tcPr>
            <w:tcW w:w="1821" w:type="dxa"/>
            <w:vAlign w:val="center"/>
          </w:tcPr>
          <w:p w14:paraId="3946FA2C" w14:textId="77777777" w:rsidR="00573B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个人排名</w:t>
            </w:r>
          </w:p>
        </w:tc>
      </w:tr>
      <w:tr w:rsidR="00573BCF" w14:paraId="36722453" w14:textId="77777777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3AF27471" w14:textId="77777777" w:rsidR="00573BCF" w:rsidRDefault="00573BC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9103" w:type="dxa"/>
            <w:gridSpan w:val="10"/>
            <w:vAlign w:val="center"/>
          </w:tcPr>
          <w:p w14:paraId="0269F895" w14:textId="10358D60" w:rsidR="00573BCF" w:rsidRDefault="00573BCF">
            <w:pPr>
              <w:jc w:val="left"/>
              <w:rPr>
                <w:i/>
                <w:color w:val="FF0000"/>
                <w:sz w:val="24"/>
              </w:rPr>
            </w:pPr>
          </w:p>
        </w:tc>
      </w:tr>
      <w:tr w:rsidR="00573BCF" w14:paraId="750B648D" w14:textId="77777777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53E866D6" w14:textId="77777777" w:rsidR="00573BCF" w:rsidRDefault="00573BC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15BDF2B1" w14:textId="0C0D51EA" w:rsidR="00573BCF" w:rsidRDefault="006A3E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021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526" w:type="dxa"/>
            <w:gridSpan w:val="2"/>
            <w:vAlign w:val="center"/>
          </w:tcPr>
          <w:p w14:paraId="331426B3" w14:textId="2BD4335D" w:rsidR="00573BCF" w:rsidRDefault="006A3E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墨湖杯</w:t>
            </w:r>
          </w:p>
        </w:tc>
        <w:tc>
          <w:tcPr>
            <w:tcW w:w="1820" w:type="dxa"/>
            <w:gridSpan w:val="2"/>
            <w:vAlign w:val="center"/>
          </w:tcPr>
          <w:p w14:paraId="271D75EC" w14:textId="5E92FF6F" w:rsidR="00573BCF" w:rsidRDefault="006A3E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浙江工商大学</w:t>
            </w:r>
          </w:p>
        </w:tc>
        <w:tc>
          <w:tcPr>
            <w:tcW w:w="1821" w:type="dxa"/>
            <w:gridSpan w:val="3"/>
            <w:vAlign w:val="center"/>
          </w:tcPr>
          <w:p w14:paraId="3041B0DB" w14:textId="1E668ADF" w:rsidR="00573BCF" w:rsidRDefault="006A3E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校级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等</w:t>
            </w:r>
          </w:p>
        </w:tc>
        <w:tc>
          <w:tcPr>
            <w:tcW w:w="1821" w:type="dxa"/>
            <w:vAlign w:val="center"/>
          </w:tcPr>
          <w:p w14:paraId="632A9E65" w14:textId="5EEA570A" w:rsidR="00573BCF" w:rsidRDefault="006A3E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3E1746" w14:paraId="14E5E65A" w14:textId="77777777">
        <w:trPr>
          <w:cantSplit/>
          <w:trHeight w:val="512"/>
        </w:trPr>
        <w:tc>
          <w:tcPr>
            <w:tcW w:w="828" w:type="dxa"/>
            <w:vMerge/>
            <w:vAlign w:val="center"/>
          </w:tcPr>
          <w:p w14:paraId="57F8C40D" w14:textId="77777777" w:rsidR="003E1746" w:rsidRDefault="003E1746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7D8600DC" w14:textId="357F38FB" w:rsidR="003E1746" w:rsidRDefault="003E174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021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526" w:type="dxa"/>
            <w:gridSpan w:val="2"/>
            <w:vAlign w:val="center"/>
          </w:tcPr>
          <w:p w14:paraId="18DBE578" w14:textId="4A63C35C" w:rsidR="003E1746" w:rsidRDefault="003E174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互联网＋</w:t>
            </w:r>
          </w:p>
        </w:tc>
        <w:tc>
          <w:tcPr>
            <w:tcW w:w="1820" w:type="dxa"/>
            <w:gridSpan w:val="2"/>
            <w:vAlign w:val="center"/>
          </w:tcPr>
          <w:p w14:paraId="46FEF5A6" w14:textId="2257070E" w:rsidR="003E1746" w:rsidRDefault="003E174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浙江省创新创业大赛委员会</w:t>
            </w:r>
          </w:p>
        </w:tc>
        <w:tc>
          <w:tcPr>
            <w:tcW w:w="1821" w:type="dxa"/>
            <w:gridSpan w:val="3"/>
            <w:vAlign w:val="center"/>
          </w:tcPr>
          <w:p w14:paraId="3E22BEF7" w14:textId="7A5D2E48" w:rsidR="003E1746" w:rsidRDefault="003E174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省级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等</w:t>
            </w:r>
          </w:p>
        </w:tc>
        <w:tc>
          <w:tcPr>
            <w:tcW w:w="1821" w:type="dxa"/>
            <w:vAlign w:val="center"/>
          </w:tcPr>
          <w:p w14:paraId="5604E584" w14:textId="63C56CF3" w:rsidR="003E1746" w:rsidRDefault="003E174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573BCF" w14:paraId="249B2449" w14:textId="77777777">
        <w:trPr>
          <w:cantSplit/>
          <w:trHeight w:val="512"/>
        </w:trPr>
        <w:tc>
          <w:tcPr>
            <w:tcW w:w="828" w:type="dxa"/>
            <w:vMerge/>
            <w:vAlign w:val="center"/>
          </w:tcPr>
          <w:p w14:paraId="511D6996" w14:textId="77777777" w:rsidR="00573BCF" w:rsidRDefault="00573BC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70687CC6" w14:textId="20F1F75A" w:rsidR="00573BCF" w:rsidRDefault="006A3E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021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526" w:type="dxa"/>
            <w:gridSpan w:val="2"/>
            <w:vAlign w:val="center"/>
          </w:tcPr>
          <w:p w14:paraId="7387BD99" w14:textId="307B3B6E" w:rsidR="00573BCF" w:rsidRDefault="006A3E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互联网＋</w:t>
            </w:r>
          </w:p>
        </w:tc>
        <w:tc>
          <w:tcPr>
            <w:tcW w:w="1820" w:type="dxa"/>
            <w:gridSpan w:val="2"/>
            <w:vAlign w:val="center"/>
          </w:tcPr>
          <w:p w14:paraId="39819895" w14:textId="578C4D9A" w:rsidR="00573BCF" w:rsidRDefault="006A3E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浙江工商大学</w:t>
            </w:r>
          </w:p>
        </w:tc>
        <w:tc>
          <w:tcPr>
            <w:tcW w:w="1821" w:type="dxa"/>
            <w:gridSpan w:val="3"/>
            <w:vAlign w:val="center"/>
          </w:tcPr>
          <w:p w14:paraId="3BC76BAA" w14:textId="65266429" w:rsidR="00573BCF" w:rsidRDefault="006A3E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校级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等</w:t>
            </w:r>
          </w:p>
        </w:tc>
        <w:tc>
          <w:tcPr>
            <w:tcW w:w="1821" w:type="dxa"/>
            <w:vAlign w:val="center"/>
          </w:tcPr>
          <w:p w14:paraId="6C7A22EF" w14:textId="5F1A0627" w:rsidR="00573BCF" w:rsidRDefault="006A3E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573BCF" w14:paraId="131BD760" w14:textId="77777777">
        <w:trPr>
          <w:cantSplit/>
          <w:trHeight w:val="1597"/>
        </w:trPr>
        <w:tc>
          <w:tcPr>
            <w:tcW w:w="828" w:type="dxa"/>
            <w:vAlign w:val="center"/>
          </w:tcPr>
          <w:p w14:paraId="6ECBC8ED" w14:textId="77777777" w:rsidR="00573B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其</w:t>
            </w:r>
          </w:p>
          <w:p w14:paraId="1AE82615" w14:textId="77777777" w:rsidR="00573B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他</w:t>
            </w:r>
          </w:p>
          <w:p w14:paraId="5709C261" w14:textId="77777777" w:rsidR="00573B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成</w:t>
            </w:r>
          </w:p>
          <w:p w14:paraId="2C72D968" w14:textId="77777777" w:rsidR="00573B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果</w:t>
            </w:r>
          </w:p>
        </w:tc>
        <w:tc>
          <w:tcPr>
            <w:tcW w:w="9103" w:type="dxa"/>
            <w:gridSpan w:val="10"/>
          </w:tcPr>
          <w:p w14:paraId="5A128241" w14:textId="7B111F6C" w:rsidR="00573BCF" w:rsidRPr="003E1746" w:rsidRDefault="00000000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（除上述以外的科研，如专利、科技推广等工作）</w:t>
            </w:r>
          </w:p>
        </w:tc>
      </w:tr>
      <w:tr w:rsidR="00573BCF" w14:paraId="612683C5" w14:textId="77777777">
        <w:trPr>
          <w:cantSplit/>
          <w:trHeight w:val="90"/>
        </w:trPr>
        <w:tc>
          <w:tcPr>
            <w:tcW w:w="828" w:type="dxa"/>
            <w:vAlign w:val="center"/>
          </w:tcPr>
          <w:p w14:paraId="2E223699" w14:textId="77777777" w:rsidR="00573B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社</w:t>
            </w:r>
          </w:p>
          <w:p w14:paraId="71955250" w14:textId="77777777" w:rsidR="00573B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会</w:t>
            </w:r>
          </w:p>
          <w:p w14:paraId="0883B2E3" w14:textId="77777777" w:rsidR="00573B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</w:t>
            </w:r>
          </w:p>
          <w:p w14:paraId="3F7270A0" w14:textId="77777777" w:rsidR="00573B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</w:t>
            </w:r>
          </w:p>
          <w:p w14:paraId="245792E0" w14:textId="77777777" w:rsidR="00573B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4EAA72AA" w14:textId="77777777" w:rsidR="00573B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9103" w:type="dxa"/>
            <w:gridSpan w:val="10"/>
          </w:tcPr>
          <w:p w14:paraId="3DD2F5A5" w14:textId="27F19C97" w:rsidR="00573BCF" w:rsidRDefault="00000000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（担任研究生干部情况、参加公益活动、志愿服务情况及获得社会荣誉等）</w:t>
            </w:r>
          </w:p>
        </w:tc>
      </w:tr>
      <w:tr w:rsidR="00573BCF" w14:paraId="09FBACB8" w14:textId="77777777">
        <w:trPr>
          <w:cantSplit/>
          <w:trHeight w:val="1503"/>
        </w:trPr>
        <w:tc>
          <w:tcPr>
            <w:tcW w:w="9931" w:type="dxa"/>
            <w:gridSpan w:val="11"/>
            <w:vAlign w:val="center"/>
          </w:tcPr>
          <w:p w14:paraId="1D9A0BB0" w14:textId="77777777" w:rsidR="00573BCF" w:rsidRDefault="00000000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b/>
                <w:bCs/>
                <w:sz w:val="24"/>
              </w:rPr>
              <w:t>对以上成果真实性及科学道德的审查</w:t>
            </w:r>
          </w:p>
          <w:p w14:paraId="39BF20BA" w14:textId="77777777" w:rsidR="00573BCF" w:rsidRDefault="00573BCF">
            <w:pPr>
              <w:rPr>
                <w:b/>
                <w:bCs/>
                <w:sz w:val="24"/>
              </w:rPr>
            </w:pPr>
          </w:p>
          <w:p w14:paraId="7457457A" w14:textId="77777777" w:rsidR="00573BCF" w:rsidRDefault="00573BCF">
            <w:pPr>
              <w:rPr>
                <w:b/>
                <w:bCs/>
                <w:sz w:val="24"/>
              </w:rPr>
            </w:pPr>
          </w:p>
          <w:p w14:paraId="53114537" w14:textId="77777777" w:rsidR="00573BCF" w:rsidRDefault="00573BCF">
            <w:pPr>
              <w:rPr>
                <w:b/>
                <w:bCs/>
                <w:sz w:val="24"/>
              </w:rPr>
            </w:pPr>
          </w:p>
          <w:p w14:paraId="58993E66" w14:textId="77777777" w:rsidR="00573BCF" w:rsidRDefault="00000000">
            <w:pPr>
              <w:rPr>
                <w:rFonts w:ascii="楷体" w:eastAsia="楷体" w:hAnsi="楷体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研究生导师签名：</w:t>
            </w:r>
            <w:r>
              <w:rPr>
                <w:rFonts w:hint="eastAsia"/>
                <w:sz w:val="24"/>
              </w:rPr>
              <w:t xml:space="preserve">                         </w:t>
            </w:r>
            <w:r>
              <w:rPr>
                <w:rFonts w:hint="eastAsia"/>
                <w:b/>
                <w:bCs/>
                <w:sz w:val="24"/>
              </w:rPr>
              <w:t>学院评审委员会主任签名：</w:t>
            </w:r>
            <w:r>
              <w:rPr>
                <w:rFonts w:hint="eastAsia"/>
                <w:sz w:val="24"/>
              </w:rPr>
              <w:t xml:space="preserve">                    </w:t>
            </w:r>
          </w:p>
        </w:tc>
      </w:tr>
    </w:tbl>
    <w:p w14:paraId="171DC445" w14:textId="77777777" w:rsidR="00573BCF" w:rsidRDefault="00573BCF">
      <w:pPr>
        <w:rPr>
          <w:rFonts w:ascii="黑体" w:eastAsia="黑体"/>
          <w:sz w:val="24"/>
        </w:rPr>
      </w:pPr>
    </w:p>
    <w:tbl>
      <w:tblPr>
        <w:tblW w:w="9960" w:type="dxa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"/>
        <w:gridCol w:w="9038"/>
      </w:tblGrid>
      <w:tr w:rsidR="00573BCF" w14:paraId="033CD775" w14:textId="77777777">
        <w:trPr>
          <w:trHeight w:val="326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5219" w14:textId="77777777" w:rsidR="00573BCF" w:rsidRDefault="0000000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本人指导教师</w:t>
            </w:r>
          </w:p>
          <w:p w14:paraId="3CFD6A6A" w14:textId="77777777" w:rsidR="00573BCF" w:rsidRDefault="0000000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推荐意见</w:t>
            </w:r>
          </w:p>
          <w:p w14:paraId="60E83C8C" w14:textId="77777777" w:rsidR="00573BCF" w:rsidRDefault="00573BCF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B11C" w14:textId="77777777" w:rsidR="00573BCF" w:rsidRDefault="00573BCF">
            <w:pPr>
              <w:spacing w:afterLines="100" w:after="312"/>
              <w:rPr>
                <w:rFonts w:ascii="宋体" w:hAnsi="宋体"/>
                <w:sz w:val="24"/>
              </w:rPr>
            </w:pPr>
          </w:p>
          <w:p w14:paraId="4D024860" w14:textId="77777777" w:rsidR="00573BCF" w:rsidRDefault="00573BCF">
            <w:pPr>
              <w:spacing w:afterLines="100" w:after="312"/>
              <w:rPr>
                <w:rFonts w:ascii="宋体" w:hAnsi="宋体"/>
                <w:sz w:val="24"/>
              </w:rPr>
            </w:pPr>
          </w:p>
          <w:p w14:paraId="6B9F7678" w14:textId="77777777" w:rsidR="00573BCF" w:rsidRDefault="00573BCF">
            <w:pPr>
              <w:spacing w:afterLines="100" w:after="312"/>
              <w:rPr>
                <w:rFonts w:ascii="宋体" w:hAnsi="宋体"/>
                <w:sz w:val="24"/>
              </w:rPr>
            </w:pPr>
          </w:p>
          <w:p w14:paraId="5F90D380" w14:textId="77777777" w:rsidR="00573BCF" w:rsidRDefault="00573BCF">
            <w:pPr>
              <w:spacing w:afterLines="100" w:after="312"/>
              <w:rPr>
                <w:rFonts w:ascii="宋体" w:hAnsi="宋体"/>
                <w:sz w:val="24"/>
              </w:rPr>
            </w:pPr>
          </w:p>
          <w:p w14:paraId="520EC3B8" w14:textId="77777777" w:rsidR="00573BCF" w:rsidRDefault="00573BCF">
            <w:pPr>
              <w:spacing w:afterLines="100" w:after="312"/>
              <w:rPr>
                <w:rFonts w:ascii="宋体" w:hAnsi="宋体"/>
                <w:sz w:val="24"/>
              </w:rPr>
            </w:pPr>
          </w:p>
          <w:p w14:paraId="1B774B1A" w14:textId="77777777" w:rsidR="00573BCF" w:rsidRDefault="00000000">
            <w:pPr>
              <w:spacing w:afterLines="100" w:after="312"/>
              <w:ind w:firstLineChars="2600" w:firstLine="6264"/>
              <w:rPr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签名：  </w:t>
            </w:r>
            <w:r>
              <w:rPr>
                <w:rFonts w:ascii="宋体" w:hAnsi="宋体" w:hint="eastAsia"/>
                <w:sz w:val="24"/>
              </w:rPr>
              <w:t xml:space="preserve">       </w:t>
            </w:r>
          </w:p>
          <w:p w14:paraId="4A88F571" w14:textId="77777777" w:rsidR="00573BCF" w:rsidRDefault="00000000">
            <w:pPr>
              <w:ind w:firstLineChars="1530" w:firstLine="367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:rsidR="00573BCF" w14:paraId="4C06B30B" w14:textId="77777777">
        <w:trPr>
          <w:trHeight w:val="325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24A17" w14:textId="77777777" w:rsidR="00573BCF" w:rsidRDefault="00000000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</w:t>
            </w:r>
          </w:p>
          <w:p w14:paraId="4E81431A" w14:textId="77777777" w:rsidR="00573BCF" w:rsidRDefault="00000000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14:paraId="4FF818C2" w14:textId="77777777" w:rsidR="00573BCF" w:rsidRDefault="00000000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14:paraId="7BDA9BEC" w14:textId="77777777" w:rsidR="00573BCF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9796" w14:textId="77777777" w:rsidR="00573BCF" w:rsidRDefault="00573BCF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sz w:val="24"/>
              </w:rPr>
            </w:pPr>
          </w:p>
          <w:p w14:paraId="6E7009DD" w14:textId="77777777" w:rsidR="00573BCF" w:rsidRDefault="00573BCF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rPr>
                <w:b/>
                <w:bCs/>
                <w:sz w:val="24"/>
              </w:rPr>
            </w:pPr>
          </w:p>
          <w:p w14:paraId="5B376236" w14:textId="77777777" w:rsidR="00573BCF" w:rsidRDefault="00573BCF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rPr>
                <w:b/>
                <w:bCs/>
                <w:sz w:val="24"/>
              </w:rPr>
            </w:pPr>
          </w:p>
          <w:p w14:paraId="76BFA66D" w14:textId="77777777" w:rsidR="00573BCF" w:rsidRDefault="00573BCF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rPr>
                <w:b/>
                <w:bCs/>
                <w:sz w:val="24"/>
              </w:rPr>
            </w:pPr>
          </w:p>
          <w:p w14:paraId="3160AA9F" w14:textId="77777777" w:rsidR="00573BCF" w:rsidRDefault="00573BCF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left"/>
              <w:rPr>
                <w:b/>
                <w:bCs/>
                <w:sz w:val="24"/>
              </w:rPr>
            </w:pPr>
          </w:p>
          <w:p w14:paraId="647E5586" w14:textId="77777777" w:rsidR="00573BCF" w:rsidRDefault="00000000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 w:firstLineChars="2000" w:firstLine="4819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学院主管领导签名：</w:t>
            </w:r>
          </w:p>
          <w:p w14:paraId="5DA3E59F" w14:textId="77777777" w:rsidR="00573BCF" w:rsidRDefault="00000000">
            <w:pPr>
              <w:spacing w:afterLines="100" w:after="312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（学院公章）       </w:t>
            </w:r>
          </w:p>
          <w:p w14:paraId="73ACECD6" w14:textId="77777777" w:rsidR="00573BCF" w:rsidRDefault="00000000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 w:firstLineChars="2100" w:firstLine="5040"/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</w:t>
            </w:r>
          </w:p>
        </w:tc>
      </w:tr>
      <w:tr w:rsidR="00573BCF" w14:paraId="746DA46D" w14:textId="77777777">
        <w:trPr>
          <w:trHeight w:val="325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F9D04" w14:textId="77777777" w:rsidR="00573BCF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学</w:t>
            </w:r>
          </w:p>
          <w:p w14:paraId="4A076B22" w14:textId="77777777" w:rsidR="00573BCF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14:paraId="19A5D889" w14:textId="77777777" w:rsidR="00573BCF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14:paraId="0A70C9CD" w14:textId="77777777" w:rsidR="00573BCF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82A2" w14:textId="77777777" w:rsidR="00573BCF" w:rsidRDefault="00000000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经复审，并在本单位公示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个工作日，无异议，现批准该同学获得研究生国家奖学金。</w:t>
            </w:r>
          </w:p>
          <w:p w14:paraId="5C724D6D" w14:textId="77777777" w:rsidR="00573BCF" w:rsidRDefault="00573BCF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</w:p>
          <w:p w14:paraId="281140DD" w14:textId="77777777" w:rsidR="00573BCF" w:rsidRDefault="00573BCF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</w:p>
          <w:p w14:paraId="38F23833" w14:textId="77777777" w:rsidR="00573BCF" w:rsidRDefault="00000000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>（学校公章）</w:t>
            </w:r>
          </w:p>
          <w:p w14:paraId="3F62D52B" w14:textId="77777777" w:rsidR="00573BCF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14:paraId="4D98A7E4" w14:textId="77777777" w:rsidR="00573BCF" w:rsidRDefault="00000000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04F7AD8A" w14:textId="349C8A5B" w:rsidR="00573BCF" w:rsidRDefault="00573BCF">
      <w:pPr>
        <w:rPr>
          <w:b/>
          <w:bCs/>
          <w:color w:val="FF0000"/>
        </w:rPr>
      </w:pPr>
    </w:p>
    <w:sectPr w:rsidR="00573B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QzMza2NDI1s7QwNDRQ0lEKTi0uzszPAykwrgUAIQmBfywAAAA="/>
    <w:docVar w:name="commondata" w:val="eyJoZGlkIjoiNzRlYmZiYTdjMDI3NjZjNWE1ZTlmMDZkMDY1NjhkODQifQ=="/>
  </w:docVars>
  <w:rsids>
    <w:rsidRoot w:val="1ECA5C3A"/>
    <w:rsid w:val="001A0E0E"/>
    <w:rsid w:val="003E1746"/>
    <w:rsid w:val="00573BCF"/>
    <w:rsid w:val="00672877"/>
    <w:rsid w:val="006A3E13"/>
    <w:rsid w:val="00780CAC"/>
    <w:rsid w:val="00985924"/>
    <w:rsid w:val="00A703D1"/>
    <w:rsid w:val="00D46972"/>
    <w:rsid w:val="00DF3D35"/>
    <w:rsid w:val="00E404AE"/>
    <w:rsid w:val="00ED17A5"/>
    <w:rsid w:val="00F85DC8"/>
    <w:rsid w:val="0158085E"/>
    <w:rsid w:val="020840CB"/>
    <w:rsid w:val="0AB61CC7"/>
    <w:rsid w:val="0BAB66A1"/>
    <w:rsid w:val="0D2B4BEC"/>
    <w:rsid w:val="111A46DA"/>
    <w:rsid w:val="12352C73"/>
    <w:rsid w:val="13547C74"/>
    <w:rsid w:val="19590350"/>
    <w:rsid w:val="1AF26270"/>
    <w:rsid w:val="1C4C5B06"/>
    <w:rsid w:val="1E55126D"/>
    <w:rsid w:val="1EBD1D76"/>
    <w:rsid w:val="1ECA5C3A"/>
    <w:rsid w:val="22786C85"/>
    <w:rsid w:val="27C551C8"/>
    <w:rsid w:val="29C754A7"/>
    <w:rsid w:val="2B0755CF"/>
    <w:rsid w:val="2B9F12F8"/>
    <w:rsid w:val="2C614905"/>
    <w:rsid w:val="2DAC6425"/>
    <w:rsid w:val="2E517B6F"/>
    <w:rsid w:val="31BD427D"/>
    <w:rsid w:val="32505D76"/>
    <w:rsid w:val="34291602"/>
    <w:rsid w:val="3446369F"/>
    <w:rsid w:val="3EF63546"/>
    <w:rsid w:val="40E1394A"/>
    <w:rsid w:val="414508D7"/>
    <w:rsid w:val="47DC5CAA"/>
    <w:rsid w:val="4A5E041D"/>
    <w:rsid w:val="4AC25B16"/>
    <w:rsid w:val="50923944"/>
    <w:rsid w:val="533A464E"/>
    <w:rsid w:val="56444341"/>
    <w:rsid w:val="59EC1590"/>
    <w:rsid w:val="60361508"/>
    <w:rsid w:val="6398189B"/>
    <w:rsid w:val="66513B88"/>
    <w:rsid w:val="66A45E13"/>
    <w:rsid w:val="67664B31"/>
    <w:rsid w:val="67EF7F83"/>
    <w:rsid w:val="69AD7959"/>
    <w:rsid w:val="6D535020"/>
    <w:rsid w:val="6DD66AE1"/>
    <w:rsid w:val="706E0D13"/>
    <w:rsid w:val="71904070"/>
    <w:rsid w:val="721C7A39"/>
    <w:rsid w:val="723F5450"/>
    <w:rsid w:val="74707AE7"/>
    <w:rsid w:val="74B32C3A"/>
    <w:rsid w:val="7C921C7B"/>
    <w:rsid w:val="7D2F59A4"/>
    <w:rsid w:val="7DD2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3054F4"/>
  <w15:docId w15:val="{C94CDF97-749F-4502-901E-D19DC54DC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6</TotalTime>
  <Pages>4</Pages>
  <Words>304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陈炯奇</dc:creator>
  <cp:lastModifiedBy>cn c</cp:lastModifiedBy>
  <cp:revision>4</cp:revision>
  <cp:lastPrinted>2022-09-28T01:06:00Z</cp:lastPrinted>
  <dcterms:created xsi:type="dcterms:W3CDTF">2022-10-08T01:04:00Z</dcterms:created>
  <dcterms:modified xsi:type="dcterms:W3CDTF">2023-09-16T08:01:00Z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E3FD28BA0D7346F497193E3B2368191C</vt:lpwstr>
  </property>
</Properties>
</file>